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445F0" w:rsidTr="001445F0" w14:paraId="5507CC8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5F0" w:rsidRDefault="001445F0" w14:paraId="0E5DDB13" w14:textId="49E3C921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5F0" w:rsidRDefault="001445F0" w14:paraId="41AA1F9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445F0" w:rsidRDefault="001445F0" w14:paraId="368A22A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445F0" w:rsidRDefault="001445F0" w14:paraId="6C60D2E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445F0" w:rsidRDefault="001445F0" w14:paraId="598817D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1445F0" w:rsidP="001445F0" w:rsidRDefault="001445F0" w14:paraId="273F2C91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445F0" w:rsidP="001445F0" w:rsidRDefault="001445F0" w14:paraId="3D9D8D5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445F0" w:rsidP="001445F0" w:rsidRDefault="001445F0" w14:paraId="60452F0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St-2676/2019</w:t>
      </w:r>
    </w:p>
    <w:p w:rsidR="001445F0" w:rsidP="001445F0" w:rsidRDefault="001445F0" w14:paraId="592B191B" w14:textId="77777777">
      <w:pPr>
        <w:tabs>
          <w:tab w:val="left" w:pos="709"/>
        </w:tabs>
      </w:pPr>
      <w:r>
        <w:t xml:space="preserve"> </w:t>
      </w:r>
    </w:p>
    <w:p w:rsidR="001445F0" w:rsidP="001445F0" w:rsidRDefault="001445F0" w14:paraId="656F05A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445F0" w:rsidP="001445F0" w:rsidRDefault="001445F0" w14:paraId="6F3910F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445F0" w:rsidP="001445F0" w:rsidRDefault="001445F0" w14:paraId="7B4CB522" w14:textId="77777777">
      <w:pPr>
        <w:tabs>
          <w:tab w:val="left" w:pos="709"/>
        </w:tabs>
      </w:pPr>
    </w:p>
    <w:p w:rsidR="001445F0" w:rsidP="001445F0" w:rsidRDefault="001445F0" w14:paraId="48CDDEA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1445F0" w:rsidP="001445F0" w:rsidRDefault="001445F0" w14:paraId="1CE3658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445F0" w:rsidP="001445F0" w:rsidRDefault="001445F0" w14:paraId="5ABB33CD" w14:textId="77777777">
      <w:pPr>
        <w:tabs>
          <w:tab w:val="left" w:pos="709"/>
        </w:tabs>
      </w:pPr>
    </w:p>
    <w:p w:rsidR="001445F0" w:rsidP="001445F0" w:rsidRDefault="001445F0" w14:paraId="5ABF230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445F0" w:rsidP="001445F0" w:rsidRDefault="001445F0" w14:paraId="71B092E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445F0" w:rsidP="001445F0" w:rsidRDefault="001445F0" w14:paraId="1E01427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445F0" w:rsidP="001445F0" w:rsidRDefault="001445F0" w14:paraId="315FF49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445F0" w:rsidP="001445F0" w:rsidRDefault="001445F0" w14:paraId="493766DA" w14:textId="77777777">
      <w:pPr>
        <w:tabs>
          <w:tab w:val="left" w:pos="709"/>
        </w:tabs>
      </w:pPr>
    </w:p>
    <w:p w:rsidR="001445F0" w:rsidP="001445F0" w:rsidRDefault="001445F0" w14:paraId="6D7187CB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1445F0" w:rsidP="001445F0" w:rsidRDefault="001445F0" w14:paraId="37736557" w14:textId="77777777">
      <w:pPr>
        <w:tabs>
          <w:tab w:val="left" w:pos="709"/>
        </w:tabs>
        <w:jc w:val="both"/>
      </w:pPr>
    </w:p>
    <w:p w:rsidR="001445F0" w:rsidP="001445F0" w:rsidRDefault="001445F0" w14:paraId="61039857" w14:textId="77777777">
      <w:pPr>
        <w:tabs>
          <w:tab w:val="left" w:pos="709"/>
        </w:tabs>
      </w:pPr>
      <w:r>
        <w:t xml:space="preserve"> </w:t>
      </w:r>
      <w:r>
        <w:tab/>
        <w:t>13. St-2676/2019</w:t>
      </w:r>
    </w:p>
    <w:p w:rsidR="001445F0" w:rsidP="001445F0" w:rsidRDefault="001445F0" w14:paraId="61F8245C" w14:textId="77777777">
      <w:pPr>
        <w:tabs>
          <w:tab w:val="left" w:pos="709"/>
        </w:tabs>
      </w:pPr>
    </w:p>
    <w:p w:rsidR="001445F0" w:rsidP="001445F0" w:rsidRDefault="001445F0" w14:paraId="0797C6B3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445F0" w:rsidP="001445F0" w:rsidRDefault="001445F0" w14:paraId="64AE7C5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445F0" w:rsidP="001445F0" w:rsidRDefault="001445F0" w14:paraId="14E61CF5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445F0" w:rsidP="001445F0" w:rsidRDefault="001445F0" w14:paraId="5AF1B1AD" w14:textId="77777777">
      <w:pPr>
        <w:tabs>
          <w:tab w:val="left" w:pos="709"/>
        </w:tabs>
        <w:ind w:firstLine="708"/>
        <w:jc w:val="both"/>
      </w:pPr>
    </w:p>
    <w:p w:rsidR="001445F0" w:rsidP="001445F0" w:rsidRDefault="001445F0" w14:paraId="053A2F6A" w14:textId="77777777">
      <w:pPr>
        <w:tabs>
          <w:tab w:val="left" w:pos="709"/>
        </w:tabs>
        <w:jc w:val="both"/>
      </w:pPr>
      <w:r>
        <w:t xml:space="preserve">protiv </w:t>
      </w:r>
    </w:p>
    <w:p w:rsidR="001445F0" w:rsidP="001445F0" w:rsidRDefault="001445F0" w14:paraId="2439A8C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445F0" w:rsidP="001445F0" w:rsidRDefault="001445F0" w14:paraId="530BFD9B" w14:textId="77777777">
      <w:pPr>
        <w:tabs>
          <w:tab w:val="left" w:pos="709"/>
        </w:tabs>
        <w:ind w:left="708"/>
        <w:jc w:val="both"/>
      </w:pPr>
      <w:r>
        <w:tab/>
        <w:t>PERVAN TOP TRADE d.o.o., Zagreb, Gračec 19, OIB: 16543359510</w:t>
      </w:r>
    </w:p>
    <w:p w:rsidR="001445F0" w:rsidP="001445F0" w:rsidRDefault="001445F0" w14:paraId="0E0D0911" w14:textId="77777777">
      <w:pPr>
        <w:tabs>
          <w:tab w:val="left" w:pos="709"/>
        </w:tabs>
        <w:ind w:left="708"/>
        <w:jc w:val="both"/>
      </w:pPr>
    </w:p>
    <w:p w:rsidR="001445F0" w:rsidP="001445F0" w:rsidRDefault="001445F0" w14:paraId="252177E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445F0" w:rsidP="001445F0" w:rsidRDefault="001445F0" w14:paraId="10022254" w14:textId="77777777">
      <w:pPr>
        <w:tabs>
          <w:tab w:val="left" w:pos="709"/>
        </w:tabs>
        <w:jc w:val="both"/>
      </w:pPr>
    </w:p>
    <w:p w:rsidR="001445F0" w:rsidP="001445F0" w:rsidRDefault="001445F0" w14:paraId="3CEBAD95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445F0" w:rsidP="001445F0" w:rsidRDefault="001445F0" w14:paraId="386F0864" w14:textId="77777777">
      <w:pPr>
        <w:tabs>
          <w:tab w:val="left" w:pos="709"/>
        </w:tabs>
      </w:pPr>
    </w:p>
    <w:p w:rsidR="001445F0" w:rsidP="001445F0" w:rsidRDefault="001445F0" w14:paraId="16A1C75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445F0" w:rsidP="001445F0" w:rsidRDefault="001445F0" w14:paraId="5767F984" w14:textId="77777777">
      <w:pPr>
        <w:tabs>
          <w:tab w:val="left" w:pos="709"/>
        </w:tabs>
      </w:pPr>
    </w:p>
    <w:p w:rsidR="001445F0" w:rsidP="001445F0" w:rsidRDefault="001445F0" w14:paraId="4ADC124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445F0" w:rsidP="001445F0" w:rsidRDefault="001445F0" w14:paraId="77B6C32D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445F0" w:rsidP="001445F0" w:rsidRDefault="001445F0" w14:paraId="396A7FD2" w14:textId="77777777">
      <w:pPr>
        <w:tabs>
          <w:tab w:val="left" w:pos="709"/>
        </w:tabs>
      </w:pPr>
    </w:p>
    <w:p w:rsidR="001445F0" w:rsidP="001445F0" w:rsidRDefault="001445F0" w14:paraId="45B6797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85CB8B2" w14:textId="085CB8B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445F0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445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45F0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45F0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45F0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45F0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445F0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445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45F0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4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5F0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5F0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5F0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5F0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445F0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45F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3886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2676</izvorni_sadrzaj>
    <derivirana_varijabla naziv="DomainObject.Predmet.Broj_1">2676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St-2676/2019</izvorni_sadrzaj>
    <derivirana_varijabla naziv="DomainObject.Predmet.OznakaBroj_1">St-2676/2019</derivirana_varijabla>
  </DomainObject.Predmet.OznakaBroj>
  <DomainObject.Predmet.OznakaBrojOptuznogAkta>
    <izvorni_sadrzaj>04-06-19-4672</izvorni_sadrzaj>
    <derivirana_varijabla naziv="DomainObject.Predmet.OznakaBrojOptuznogAkta_1">04-06-19-4672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PERVAN TOP TRADE d.o.o.</izvorni_sadrzaj>
    <derivirana_varijabla naziv="DomainObject.Predmet.ProtustrankaFormated_1">  PERVAN TOP TRADE d.o.o.</derivirana_varijabla>
  </DomainObject.Predmet.ProtustrankaFormated>
  <DomainObject.Predmet.ProtustrankaFormatedOIB>
    <izvorni_sadrzaj>  PERVAN TOP TRADE d.o.o., OIB 16543359510</izvorni_sadrzaj>
    <derivirana_varijabla naziv="DomainObject.Predmet.ProtustrankaFormatedOIB_1">  PERVAN TOP TRADE d.o.o., OIB 16543359510</derivirana_varijabla>
  </DomainObject.Predmet.ProtustrankaFormatedOIB>
  <DomainObject.Predmet.ProtustrankaFormatedWithAdress>
    <izvorni_sadrzaj> PERVAN TOP TRADE d.o.o., Gračec 19, 10000 Zagreb</izvorni_sadrzaj>
    <derivirana_varijabla naziv="DomainObject.Predmet.ProtustrankaFormatedWithAdress_1"> PERVAN TOP TRADE d.o.o., Gračec 19, 10000 Zagreb</derivirana_varijabla>
  </DomainObject.Predmet.ProtustrankaFormatedWithAdress>
  <DomainObject.Predmet.ProtustrankaFormatedWithAdressOIB>
    <izvorni_sadrzaj> PERVAN TOP TRADE d.o.o., OIB 16543359510, Gračec 19, 10000 Zagreb</izvorni_sadrzaj>
    <derivirana_varijabla naziv="DomainObject.Predmet.ProtustrankaFormatedWithAdressOIB_1"> PERVAN TOP TRADE d.o.o., OIB 16543359510, Gračec 19, 10000 Zagreb</derivirana_varijabla>
  </DomainObject.Predmet.ProtustrankaFormatedWithAdressOIB>
  <DomainObject.Predmet.ProtustrankaWithAdress>
    <izvorni_sadrzaj>PERVAN TOP TRADE d.o.o. Gračec 19, 10000 Zagreb</izvorni_sadrzaj>
    <derivirana_varijabla naziv="DomainObject.Predmet.ProtustrankaWithAdress_1">PERVAN TOP TRADE d.o.o. Gračec 19, 10000 Zagreb</derivirana_varijabla>
  </DomainObject.Predmet.ProtustrankaWithAdress>
  <DomainObject.Predmet.ProtustrankaWithAdressOIB>
    <izvorni_sadrzaj>PERVAN TOP TRADE d.o.o., OIB 16543359510, Gračec 19, 10000 Zagreb</izvorni_sadrzaj>
    <derivirana_varijabla naziv="DomainObject.Predmet.ProtustrankaWithAdressOIB_1">PERVAN TOP TRADE d.o.o., OIB 16543359510, Gračec 19, 10000 Zagreb</derivirana_varijabla>
  </DomainObject.Predmet.ProtustrankaWithAdressOIB>
  <DomainObject.Predmet.ProtustrankaNazivFormated>
    <izvorni_sadrzaj>PERVAN TOP TRADE d.o.o.</izvorni_sadrzaj>
    <derivirana_varijabla naziv="DomainObject.Predmet.ProtustrankaNazivFormated_1">PERVAN TOP TRADE d.o.o.</derivirana_varijabla>
  </DomainObject.Predmet.ProtustrankaNazivFormated>
  <DomainObject.Predmet.ProtustrankaNazivFormatedOIB>
    <izvorni_sadrzaj>PERVAN TOP TRADE d.o.o., OIB 16543359510</izvorni_sadrzaj>
    <derivirana_varijabla naziv="DomainObject.Predmet.ProtustrankaNazivFormatedOIB_1">PERVAN TOP TRADE d.o.o., OIB 16543359510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PERVAN TOP TRADE d.o.o.</item>
    </izvorni_sadrzaj>
    <derivirana_varijabla naziv="DomainObject.Predmet.ProtuStrankaListFormated_1">
      <item>PERVAN TOP TRADE d.o.o.</item>
    </derivirana_varijabla>
  </DomainObject.Predmet.ProtuStrankaListFormated>
  <DomainObject.Predmet.ProtuStrankaListFormatedOIB>
    <izvorni_sadrzaj>
      <item>PERVAN TOP TRADE d.o.o., OIB 16543359510</item>
    </izvorni_sadrzaj>
    <derivirana_varijabla naziv="DomainObject.Predmet.ProtuStrankaListFormatedOIB_1">
      <item>PERVAN TOP TRADE d.o.o., OIB 16543359510</item>
    </derivirana_varijabla>
  </DomainObject.Predmet.ProtuStrankaListFormatedOIB>
  <DomainObject.Predmet.ProtuStrankaListFormatedWithAdress>
    <izvorni_sadrzaj>
      <item>PERVAN TOP TRADE d.o.o., Gračec 19, 10000 Zagreb</item>
    </izvorni_sadrzaj>
    <derivirana_varijabla naziv="DomainObject.Predmet.ProtuStrankaListFormatedWithAdress_1">
      <item>PERVAN TOP TRADE d.o.o., Gračec 19, 10000 Zagreb</item>
    </derivirana_varijabla>
  </DomainObject.Predmet.ProtuStrankaListFormatedWithAdress>
  <DomainObject.Predmet.ProtuStrankaListFormatedWithAdressOIB>
    <izvorni_sadrzaj>
      <item>PERVAN TOP TRADE d.o.o., OIB 16543359510, Gračec 19, 10000 Zagreb</item>
    </izvorni_sadrzaj>
    <derivirana_varijabla naziv="DomainObject.Predmet.ProtuStrankaListFormatedWithAdressOIB_1">
      <item>PERVAN TOP TRADE d.o.o., OIB 16543359510, Gračec 19, 10000 Zagreb</item>
    </derivirana_varijabla>
  </DomainObject.Predmet.ProtuStrankaListFormatedWithAdressOIB>
  <DomainObject.Predmet.ProtuStrankaListNazivFormated>
    <izvorni_sadrzaj>
      <item>PERVAN TOP TRADE d.o.o.</item>
    </izvorni_sadrzaj>
    <derivirana_varijabla naziv="DomainObject.Predmet.ProtuStrankaListNazivFormated_1">
      <item>PERVAN TOP TRADE d.o.o.</item>
    </derivirana_varijabla>
  </DomainObject.Predmet.ProtuStrankaListNazivFormated>
  <DomainObject.Predmet.ProtuStrankaListNazivFormatedOIB>
    <izvorni_sadrzaj>
      <item>PERVAN TOP TRADE d.o.o., OIB 16543359510</item>
    </izvorni_sadrzaj>
    <derivirana_varijabla naziv="DomainObject.Predmet.ProtuStrankaListNazivFormatedOIB_1">
      <item>PERVAN TOP TRADE d.o.o., OIB 16543359510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PERVAN TOP TRADE d.o.o.</izvorni_sadrzaj>
    <derivirana_varijabla naziv="DomainObject.Predmet.ProtustrankaIDrugi_1">PERVAN TOP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PERVAN TOP TRADE d.o.o., OIB 16543359510, Gračec 19, 10000 Zagreb</izvorni_sadrzaj>
    <derivirana_varijabla naziv="DomainObject.Predmet.ProtustrankaIDrugiAdressOIB_1">PERVAN TOP TRADE d.o.o., OIB 16543359510, Gračec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PERVAN TOP TRADE d.o.o.</item>
      <item>Financijska agencija</item>
    </izvorni_sadrzaj>
    <derivirana_varijabla naziv="DomainObject.Predmet.SudioniciListNaziv_1">
      <item>PERVAN TOP TRADE d.o.o.</item>
      <item>Financijska agencija</item>
    </derivirana_varijabla>
  </DomainObject.Predmet.SudioniciListNaziv>
  <DomainObject.Predmet.SudioniciListAdressOIB>
    <izvorni_sadrzaj>
      <item>PERVAN TOP TRADE d.o.o., OIB 16543359510, Gračec 19,10000 Zagreb</item>
      <item>Financijska agencija, OIB 85821130368, TRG SVIBANJSKIH ŽRTAVA 1995. 1,10000 Zagreb</item>
    </izvorni_sadrzaj>
    <derivirana_varijabla naziv="DomainObject.Predmet.SudioniciListAdressOIB_1">
      <item>PERVAN TOP TRADE d.o.o., OIB 16543359510, Gračec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16543359510</item>
      <item>, OIB 85821130368</item>
    </izvorni_sadrzaj>
    <derivirana_varijabla naziv="DomainObject.Predmet.SudioniciListNazivOIB_1">
      <item>, OIB 16543359510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817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